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CBC8C" w14:textId="77777777" w:rsidR="00627F7F" w:rsidRDefault="00627F7F" w:rsidP="00627F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HENDY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515A27F7" w14:textId="77777777" w:rsidR="00627F7F" w:rsidRDefault="00627F7F" w:rsidP="00627F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 Chapman.</w:t>
      </w:r>
    </w:p>
    <w:p w14:paraId="0ABC1828" w14:textId="77777777" w:rsidR="00627F7F" w:rsidRDefault="00627F7F" w:rsidP="00627F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F77FCF" w14:textId="77777777" w:rsidR="00627F7F" w:rsidRDefault="00627F7F" w:rsidP="00627F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F1AC3" w14:textId="77777777" w:rsidR="00627F7F" w:rsidRDefault="00627F7F" w:rsidP="00627F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Tentyrden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 brought a plaint of debt against him and</w:t>
      </w:r>
    </w:p>
    <w:p w14:paraId="08E2A0B5" w14:textId="77777777" w:rsidR="00627F7F" w:rsidRDefault="00627F7F" w:rsidP="00627F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four others.    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93BE896" w14:textId="77777777" w:rsidR="00627F7F" w:rsidRDefault="00627F7F" w:rsidP="00627F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56C279" w14:textId="77777777" w:rsidR="00627F7F" w:rsidRDefault="00627F7F" w:rsidP="00627F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D6F58B9" w14:textId="77777777" w:rsidR="00627F7F" w:rsidRDefault="00627F7F" w:rsidP="00627F7F">
      <w:pPr>
        <w:pStyle w:val="NoSpacing"/>
        <w:tabs>
          <w:tab w:val="left" w:pos="225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August 2022</w:t>
      </w:r>
    </w:p>
    <w:p w14:paraId="6C3C9A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08AB1" w14:textId="77777777" w:rsidR="00627F7F" w:rsidRDefault="00627F7F" w:rsidP="009139A6">
      <w:r>
        <w:separator/>
      </w:r>
    </w:p>
  </w:endnote>
  <w:endnote w:type="continuationSeparator" w:id="0">
    <w:p w14:paraId="7AAC59DF" w14:textId="77777777" w:rsidR="00627F7F" w:rsidRDefault="00627F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00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D01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29D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20E54" w14:textId="77777777" w:rsidR="00627F7F" w:rsidRDefault="00627F7F" w:rsidP="009139A6">
      <w:r>
        <w:separator/>
      </w:r>
    </w:p>
  </w:footnote>
  <w:footnote w:type="continuationSeparator" w:id="0">
    <w:p w14:paraId="006F05D7" w14:textId="77777777" w:rsidR="00627F7F" w:rsidRDefault="00627F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45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F2D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771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F7F"/>
    <w:rsid w:val="000666E0"/>
    <w:rsid w:val="002510B7"/>
    <w:rsid w:val="005C130B"/>
    <w:rsid w:val="00627F7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025D7"/>
  <w15:chartTrackingRefBased/>
  <w15:docId w15:val="{DE685D48-3938-46CD-9C3C-04C354C2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7F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2022-08-29T09:15:00Z</dcterms:created>
  <dcterms:modified xsi:type="dcterms:W3CDTF">2022-08-29T09:16:00Z</dcterms:modified>
</cp:coreProperties>
</file>